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B3265D" w14:textId="77777777" w:rsidR="00C44B8B" w:rsidRPr="00970580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7058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70580" w:rsidRPr="00970580" w14:paraId="06B3266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E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7058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5F" w14:textId="17AABF8D" w:rsidR="00C44B8B" w:rsidRPr="00970580" w:rsidRDefault="003B4F4D" w:rsidP="00BE1A0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4F4D">
              <w:rPr>
                <w:b/>
                <w:sz w:val="26"/>
                <w:szCs w:val="26"/>
              </w:rPr>
              <w:t>202А_290</w:t>
            </w:r>
          </w:p>
        </w:tc>
      </w:tr>
      <w:tr w:rsidR="00970580" w:rsidRPr="00970580" w14:paraId="06B3266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1" w14:textId="77777777" w:rsidR="00C44B8B" w:rsidRPr="00970580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0580">
              <w:rPr>
                <w:b/>
                <w:sz w:val="26"/>
                <w:szCs w:val="26"/>
              </w:rPr>
              <w:t xml:space="preserve">Номер материала </w:t>
            </w:r>
            <w:r w:rsidRPr="0097058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2662" w14:textId="4486CF22" w:rsidR="00C44B8B" w:rsidRPr="00970580" w:rsidRDefault="003B4F4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4F4D">
              <w:rPr>
                <w:b/>
                <w:sz w:val="26"/>
                <w:szCs w:val="26"/>
              </w:rPr>
              <w:t>2348994</w:t>
            </w:r>
          </w:p>
        </w:tc>
      </w:tr>
    </w:tbl>
    <w:p w14:paraId="76CE6810" w14:textId="77777777" w:rsidR="00AC6A06" w:rsidRPr="00AC6A06" w:rsidRDefault="00AC6A06" w:rsidP="00AC6A06">
      <w:pPr>
        <w:spacing w:line="276" w:lineRule="auto"/>
        <w:ind w:right="-1"/>
        <w:jc w:val="left"/>
        <w:rPr>
          <w:sz w:val="26"/>
          <w:szCs w:val="26"/>
        </w:rPr>
      </w:pPr>
      <w:r w:rsidRPr="00AC6A06">
        <w:rPr>
          <w:sz w:val="26"/>
          <w:szCs w:val="26"/>
        </w:rPr>
        <w:t>____________________________________</w:t>
      </w:r>
    </w:p>
    <w:p w14:paraId="677B1549" w14:textId="77777777" w:rsidR="00AC6A06" w:rsidRPr="00AC6A06" w:rsidRDefault="00AC6A06" w:rsidP="00AC6A06">
      <w:pPr>
        <w:spacing w:line="276" w:lineRule="auto"/>
        <w:ind w:right="-1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 xml:space="preserve">_____________________________________ </w:t>
      </w:r>
    </w:p>
    <w:p w14:paraId="77EC8BE0" w14:textId="77777777" w:rsidR="00AC6A06" w:rsidRPr="00AC6A06" w:rsidRDefault="00AC6A06" w:rsidP="00AC6A06">
      <w:pPr>
        <w:spacing w:line="276" w:lineRule="auto"/>
        <w:ind w:right="-1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>_____________________________________</w:t>
      </w:r>
    </w:p>
    <w:p w14:paraId="48BF01F7" w14:textId="77777777" w:rsidR="00AC6A06" w:rsidRPr="00AC6A06" w:rsidRDefault="00AC6A06" w:rsidP="00AC6A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AC6A06">
        <w:rPr>
          <w:sz w:val="26"/>
          <w:szCs w:val="26"/>
        </w:rPr>
        <w:tab/>
        <w:t xml:space="preserve">_______________________ /_____________ </w:t>
      </w:r>
    </w:p>
    <w:p w14:paraId="62BB48A7" w14:textId="77777777" w:rsidR="00AC6A06" w:rsidRPr="00AC6A06" w:rsidRDefault="00AC6A06" w:rsidP="00AC6A06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AC6A06">
        <w:rPr>
          <w:b/>
          <w:sz w:val="26"/>
          <w:szCs w:val="26"/>
        </w:rPr>
        <w:t>“_______” ___________________ 20_____ г.</w:t>
      </w:r>
    </w:p>
    <w:p w14:paraId="06B32669" w14:textId="77777777" w:rsidR="00C44B8B" w:rsidRPr="00970580" w:rsidRDefault="00C44B8B" w:rsidP="00C44B8B"/>
    <w:p w14:paraId="06B3266A" w14:textId="77777777" w:rsidR="00C44B8B" w:rsidRPr="00970580" w:rsidRDefault="00C44B8B" w:rsidP="00C44B8B"/>
    <w:p w14:paraId="06B3266B" w14:textId="77777777" w:rsidR="00C44B8B" w:rsidRPr="00970580" w:rsidRDefault="00C44B8B" w:rsidP="00C44B8B"/>
    <w:p w14:paraId="06B3266C" w14:textId="77777777" w:rsidR="00C44B8B" w:rsidRPr="00970580" w:rsidRDefault="00C44B8B" w:rsidP="00C44B8B">
      <w:pPr>
        <w:pStyle w:val="2"/>
        <w:numPr>
          <w:ilvl w:val="0"/>
          <w:numId w:val="0"/>
        </w:numPr>
        <w:spacing w:after="120"/>
      </w:pPr>
      <w:r w:rsidRPr="00970580">
        <w:t>ТЕХНИЧЕСКОЕ ЗАДАНИЕ</w:t>
      </w:r>
    </w:p>
    <w:p w14:paraId="06B3266D" w14:textId="5BD2F99E" w:rsidR="00A65683" w:rsidRPr="00970580" w:rsidRDefault="004F6968" w:rsidP="00773399">
      <w:pPr>
        <w:ind w:firstLine="0"/>
        <w:jc w:val="center"/>
        <w:rPr>
          <w:b/>
          <w:sz w:val="26"/>
          <w:szCs w:val="26"/>
        </w:rPr>
      </w:pPr>
      <w:r w:rsidRPr="00970580">
        <w:rPr>
          <w:b/>
          <w:sz w:val="26"/>
          <w:szCs w:val="26"/>
        </w:rPr>
        <w:t xml:space="preserve">на </w:t>
      </w:r>
      <w:r w:rsidR="00612811" w:rsidRPr="00970580">
        <w:rPr>
          <w:b/>
          <w:sz w:val="26"/>
          <w:szCs w:val="26"/>
        </w:rPr>
        <w:t xml:space="preserve">поставку </w:t>
      </w:r>
    </w:p>
    <w:p w14:paraId="06B3266E" w14:textId="4867796B" w:rsidR="00612811" w:rsidRPr="00E52A9C" w:rsidRDefault="00BE5A3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б</w:t>
      </w:r>
      <w:r w:rsidR="008657DF" w:rsidRPr="008657DF">
        <w:rPr>
          <w:b/>
          <w:sz w:val="26"/>
          <w:szCs w:val="26"/>
        </w:rPr>
        <w:t>олт</w:t>
      </w:r>
      <w:r>
        <w:rPr>
          <w:b/>
          <w:sz w:val="26"/>
          <w:szCs w:val="26"/>
        </w:rPr>
        <w:t>а</w:t>
      </w:r>
      <w:r w:rsidR="008657DF" w:rsidRPr="008657DF">
        <w:rPr>
          <w:b/>
          <w:sz w:val="26"/>
          <w:szCs w:val="26"/>
        </w:rPr>
        <w:t xml:space="preserve"> заварн. М20х450 с серьгой СРС-7-16</w:t>
      </w:r>
      <w:r w:rsidR="00E52A9C">
        <w:rPr>
          <w:b/>
          <w:sz w:val="26"/>
          <w:szCs w:val="26"/>
        </w:rPr>
        <w:t xml:space="preserve"> (или эквивалент)</w:t>
      </w:r>
      <w:r w:rsidR="00E52A9C" w:rsidRPr="0081000A">
        <w:rPr>
          <w:b/>
          <w:sz w:val="26"/>
          <w:szCs w:val="26"/>
        </w:rPr>
        <w:t>.</w:t>
      </w:r>
      <w:r w:rsidR="00232E4A" w:rsidRPr="00970580">
        <w:rPr>
          <w:b/>
          <w:sz w:val="26"/>
          <w:szCs w:val="26"/>
        </w:rPr>
        <w:t xml:space="preserve"> </w:t>
      </w:r>
      <w:r w:rsidR="009C0389" w:rsidRPr="00970580">
        <w:rPr>
          <w:b/>
          <w:sz w:val="26"/>
          <w:szCs w:val="26"/>
        </w:rPr>
        <w:t xml:space="preserve"> Лот №</w:t>
      </w:r>
      <w:r w:rsidR="00AA670B" w:rsidRPr="00970580">
        <w:rPr>
          <w:b/>
          <w:sz w:val="26"/>
          <w:szCs w:val="26"/>
        </w:rPr>
        <w:t xml:space="preserve"> 202</w:t>
      </w:r>
      <w:r w:rsidR="00AA670B" w:rsidRPr="00970580">
        <w:rPr>
          <w:b/>
          <w:sz w:val="26"/>
          <w:szCs w:val="26"/>
          <w:lang w:val="en-US"/>
        </w:rPr>
        <w:t>A</w:t>
      </w:r>
      <w:r w:rsidR="00E52A9C" w:rsidRPr="00E52A9C">
        <w:t xml:space="preserve"> </w:t>
      </w:r>
    </w:p>
    <w:p w14:paraId="06B3266F" w14:textId="77777777" w:rsidR="00020DD3" w:rsidRPr="00970580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6B32670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Cs/>
          <w:sz w:val="24"/>
          <w:szCs w:val="24"/>
        </w:rPr>
      </w:pPr>
      <w:r w:rsidRPr="00970580">
        <w:rPr>
          <w:bCs/>
          <w:sz w:val="24"/>
          <w:szCs w:val="24"/>
        </w:rPr>
        <w:t xml:space="preserve">Технические требования к </w:t>
      </w:r>
      <w:r w:rsidR="000D4FD2" w:rsidRPr="00970580">
        <w:rPr>
          <w:bCs/>
          <w:sz w:val="24"/>
          <w:szCs w:val="24"/>
        </w:rPr>
        <w:t>продукции</w:t>
      </w:r>
      <w:r w:rsidRPr="00970580">
        <w:rPr>
          <w:bCs/>
          <w:sz w:val="24"/>
          <w:szCs w:val="24"/>
        </w:rPr>
        <w:t>.</w:t>
      </w:r>
    </w:p>
    <w:p w14:paraId="5E0D7843" w14:textId="64A1B409" w:rsidR="003B4F4D" w:rsidRPr="003B4F4D" w:rsidRDefault="003B4F4D" w:rsidP="003B4F4D">
      <w:pPr>
        <w:tabs>
          <w:tab w:val="left" w:pos="1134"/>
        </w:tabs>
        <w:ind w:firstLine="0"/>
        <w:rPr>
          <w:sz w:val="24"/>
          <w:szCs w:val="24"/>
        </w:rPr>
      </w:pPr>
      <w:r w:rsidRPr="003B4F4D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</w:t>
      </w:r>
      <w:r>
        <w:rPr>
          <w:sz w:val="24"/>
          <w:szCs w:val="24"/>
        </w:rPr>
        <w:t>814896-2010 «Арматура линейная»:</w:t>
      </w:r>
    </w:p>
    <w:p w14:paraId="06B32672" w14:textId="77777777" w:rsidR="00CD0E85" w:rsidRPr="00970580" w:rsidRDefault="00CD0E85" w:rsidP="00C83BED">
      <w:pPr>
        <w:tabs>
          <w:tab w:val="left" w:pos="1134"/>
        </w:tabs>
        <w:ind w:firstLine="709"/>
        <w:rPr>
          <w:b/>
          <w:sz w:val="26"/>
          <w:szCs w:val="26"/>
          <w:u w:val="single"/>
        </w:rPr>
      </w:pPr>
    </w:p>
    <w:p w14:paraId="06B32673" w14:textId="2E61488F" w:rsidR="004A2188" w:rsidRPr="00970580" w:rsidRDefault="003B4F4D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  <w:r w:rsidRPr="003B4F4D">
        <w:rPr>
          <w:noProof/>
          <w:sz w:val="26"/>
          <w:szCs w:val="26"/>
        </w:rPr>
        <w:drawing>
          <wp:inline distT="0" distB="0" distL="0" distR="0" wp14:anchorId="78916511" wp14:editId="453CA8AB">
            <wp:extent cx="1894637" cy="1263049"/>
            <wp:effectExtent l="0" t="0" r="0" b="0"/>
            <wp:docPr id="2" name="Рисунок 2" descr="C:\Users\kukushkin.mv\Pictures\084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kushkin.mv\Pictures\084_original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573" cy="129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32674" w14:textId="77777777" w:rsidR="005B242E" w:rsidRPr="00970580" w:rsidRDefault="005B242E" w:rsidP="00CD0E85">
      <w:pPr>
        <w:tabs>
          <w:tab w:val="left" w:pos="1134"/>
        </w:tabs>
        <w:ind w:firstLine="709"/>
        <w:jc w:val="center"/>
        <w:rPr>
          <w:sz w:val="26"/>
          <w:szCs w:val="26"/>
        </w:rPr>
      </w:pPr>
    </w:p>
    <w:p w14:paraId="06B32675" w14:textId="77777777" w:rsidR="00557704" w:rsidRPr="00970580" w:rsidRDefault="00557704" w:rsidP="0055770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3042"/>
        <w:gridCol w:w="3255"/>
        <w:gridCol w:w="1470"/>
        <w:gridCol w:w="1560"/>
      </w:tblGrid>
      <w:tr w:rsidR="003B4F4D" w14:paraId="50B5F968" w14:textId="77777777" w:rsidTr="00C53B1B">
        <w:trPr>
          <w:trHeight w:val="135"/>
        </w:trPr>
        <w:tc>
          <w:tcPr>
            <w:tcW w:w="866" w:type="dxa"/>
          </w:tcPr>
          <w:p w14:paraId="48BB4238" w14:textId="77777777" w:rsidR="003B4F4D" w:rsidRDefault="003B4F4D" w:rsidP="00C53B1B">
            <w:pPr>
              <w:spacing w:line="276" w:lineRule="auto"/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Поз.</w:t>
            </w:r>
          </w:p>
        </w:tc>
        <w:tc>
          <w:tcPr>
            <w:tcW w:w="3042" w:type="dxa"/>
          </w:tcPr>
          <w:p w14:paraId="52E833FC" w14:textId="77777777" w:rsidR="003B4F4D" w:rsidRDefault="003B4F4D" w:rsidP="00C53B1B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</w:t>
            </w:r>
          </w:p>
        </w:tc>
        <w:tc>
          <w:tcPr>
            <w:tcW w:w="3255" w:type="dxa"/>
          </w:tcPr>
          <w:p w14:paraId="311F3BFD" w14:textId="77777777" w:rsidR="003B4F4D" w:rsidRDefault="003B4F4D" w:rsidP="00C53B1B">
            <w:pPr>
              <w:spacing w:line="276" w:lineRule="auto"/>
              <w:ind w:firstLine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</w:tcPr>
          <w:p w14:paraId="164D32E7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560" w:type="dxa"/>
          </w:tcPr>
          <w:p w14:paraId="2AA6812A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</w:t>
            </w:r>
          </w:p>
        </w:tc>
      </w:tr>
      <w:tr w:rsidR="003B4F4D" w14:paraId="302FCAF9" w14:textId="77777777" w:rsidTr="00C53B1B">
        <w:trPr>
          <w:trHeight w:val="210"/>
        </w:trPr>
        <w:tc>
          <w:tcPr>
            <w:tcW w:w="866" w:type="dxa"/>
          </w:tcPr>
          <w:p w14:paraId="702DD9C1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2" w:type="dxa"/>
          </w:tcPr>
          <w:p w14:paraId="2A07AC30" w14:textId="77777777" w:rsidR="003B4F4D" w:rsidRPr="00B054F8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14:paraId="036576A5" w14:textId="5B87430D" w:rsidR="003B4F4D" w:rsidRPr="00B054F8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Круг В6 2590-88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=650</w:t>
            </w:r>
          </w:p>
        </w:tc>
        <w:tc>
          <w:tcPr>
            <w:tcW w:w="1470" w:type="dxa"/>
          </w:tcPr>
          <w:p w14:paraId="66855D2C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25545AE5" w14:textId="13E369E2" w:rsidR="003B4F4D" w:rsidRDefault="003B4F4D" w:rsidP="003B4F4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0,89</w:t>
            </w:r>
          </w:p>
        </w:tc>
      </w:tr>
      <w:tr w:rsidR="003B4F4D" w14:paraId="1AB538CE" w14:textId="77777777" w:rsidTr="00C53B1B">
        <w:trPr>
          <w:trHeight w:val="195"/>
        </w:trPr>
        <w:tc>
          <w:tcPr>
            <w:tcW w:w="866" w:type="dxa"/>
          </w:tcPr>
          <w:p w14:paraId="348A8CBF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2" w:type="dxa"/>
          </w:tcPr>
          <w:p w14:paraId="42465081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2725-78</w:t>
            </w:r>
          </w:p>
        </w:tc>
        <w:tc>
          <w:tcPr>
            <w:tcW w:w="3255" w:type="dxa"/>
          </w:tcPr>
          <w:p w14:paraId="1E8B4BE4" w14:textId="77777777" w:rsidR="003B4F4D" w:rsidRDefault="003B4F4D" w:rsidP="00C53B1B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Серьга СРС-7-16</w:t>
            </w:r>
          </w:p>
        </w:tc>
        <w:tc>
          <w:tcPr>
            <w:tcW w:w="1470" w:type="dxa"/>
          </w:tcPr>
          <w:p w14:paraId="60EB3A4D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3B2878F6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0,32</w:t>
            </w:r>
          </w:p>
        </w:tc>
      </w:tr>
      <w:tr w:rsidR="003B4F4D" w14:paraId="2778B000" w14:textId="77777777" w:rsidTr="00C53B1B">
        <w:trPr>
          <w:trHeight w:val="107"/>
        </w:trPr>
        <w:tc>
          <w:tcPr>
            <w:tcW w:w="866" w:type="dxa"/>
          </w:tcPr>
          <w:p w14:paraId="3550FC98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42" w:type="dxa"/>
          </w:tcPr>
          <w:p w14:paraId="7EF7312D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B054F8">
              <w:rPr>
                <w:sz w:val="24"/>
                <w:szCs w:val="24"/>
              </w:rPr>
              <w:t>22.0012 01-15</w:t>
            </w:r>
          </w:p>
        </w:tc>
        <w:tc>
          <w:tcPr>
            <w:tcW w:w="3255" w:type="dxa"/>
          </w:tcPr>
          <w:p w14:paraId="6C268301" w14:textId="5440C8D6" w:rsidR="003B4F4D" w:rsidRPr="003B4F4D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Шайба 60-60-6 отв. </w:t>
            </w:r>
            <w:r>
              <w:rPr>
                <w:sz w:val="24"/>
                <w:szCs w:val="24"/>
                <w:lang w:val="en-US"/>
              </w:rPr>
              <w:t>D=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470" w:type="dxa"/>
          </w:tcPr>
          <w:p w14:paraId="1C7CC0B7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8F9EFFD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</w:t>
            </w:r>
          </w:p>
        </w:tc>
      </w:tr>
      <w:tr w:rsidR="003B4F4D" w14:paraId="5926B50C" w14:textId="77777777" w:rsidTr="00C53B1B">
        <w:trPr>
          <w:trHeight w:val="290"/>
        </w:trPr>
        <w:tc>
          <w:tcPr>
            <w:tcW w:w="866" w:type="dxa"/>
          </w:tcPr>
          <w:p w14:paraId="5C04C9D6" w14:textId="77777777" w:rsidR="003B4F4D" w:rsidRDefault="003B4F4D" w:rsidP="00C53B1B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42" w:type="dxa"/>
          </w:tcPr>
          <w:p w14:paraId="3EC00EC7" w14:textId="77777777" w:rsidR="003B4F4D" w:rsidRDefault="003B4F4D" w:rsidP="00C53B1B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5915-70</w:t>
            </w:r>
          </w:p>
        </w:tc>
        <w:tc>
          <w:tcPr>
            <w:tcW w:w="3255" w:type="dxa"/>
          </w:tcPr>
          <w:p w14:paraId="6903C1AE" w14:textId="5739850F" w:rsidR="003B4F4D" w:rsidRDefault="003B4F4D" w:rsidP="003B4F4D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М20</w:t>
            </w:r>
          </w:p>
        </w:tc>
        <w:tc>
          <w:tcPr>
            <w:tcW w:w="1470" w:type="dxa"/>
          </w:tcPr>
          <w:p w14:paraId="502A24CC" w14:textId="77777777" w:rsidR="003B4F4D" w:rsidRDefault="003B4F4D" w:rsidP="00C53B1B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BD29839" w14:textId="3CAEE88F" w:rsidR="003B4F4D" w:rsidRDefault="003B4F4D" w:rsidP="003B4F4D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0,04</w:t>
            </w:r>
          </w:p>
        </w:tc>
      </w:tr>
    </w:tbl>
    <w:p w14:paraId="06B32686" w14:textId="77777777" w:rsidR="005B242E" w:rsidRPr="00970580" w:rsidRDefault="005B242E" w:rsidP="00BF6C1E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06B32687" w14:textId="77777777" w:rsidR="00612811" w:rsidRPr="00970580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Общие требования.</w:t>
      </w:r>
      <w:r w:rsidR="00E00392" w:rsidRPr="00970580">
        <w:rPr>
          <w:b/>
          <w:bCs/>
          <w:sz w:val="26"/>
          <w:szCs w:val="26"/>
        </w:rPr>
        <w:t xml:space="preserve"> </w:t>
      </w:r>
    </w:p>
    <w:p w14:paraId="06B32688" w14:textId="77777777" w:rsidR="00F64720" w:rsidRPr="0097058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2.1.</w:t>
      </w:r>
      <w:r w:rsidR="00612811" w:rsidRPr="00970580">
        <w:rPr>
          <w:sz w:val="24"/>
          <w:szCs w:val="24"/>
        </w:rPr>
        <w:t xml:space="preserve"> </w:t>
      </w:r>
      <w:r w:rsidR="00F64720" w:rsidRPr="00970580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06B32689" w14:textId="77777777" w:rsidR="00F64720" w:rsidRPr="00970580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- продукция должна быть новой, ранее не использованной;</w:t>
      </w:r>
    </w:p>
    <w:p w14:paraId="06B3268A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6B3268B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6B3268C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запасные части, впервые поставляемые за</w:t>
      </w:r>
      <w:r w:rsidR="00DF75AD" w:rsidRPr="00970580">
        <w:rPr>
          <w:sz w:val="24"/>
          <w:szCs w:val="24"/>
        </w:rPr>
        <w:t>водом - изготовителем для нужд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6B3268D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lastRenderedPageBreak/>
        <w:t>запасные части, не использова</w:t>
      </w:r>
      <w:r w:rsidR="00DF75AD" w:rsidRPr="00970580">
        <w:rPr>
          <w:sz w:val="24"/>
          <w:szCs w:val="24"/>
        </w:rPr>
        <w:t>вшиеся ранее на энергообъектах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 Центр</w:t>
      </w:r>
      <w:r w:rsidRPr="0097058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6B3268E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пройти обязательную аттес</w:t>
      </w:r>
      <w:r w:rsidR="00DF75AD" w:rsidRPr="00970580">
        <w:rPr>
          <w:sz w:val="24"/>
          <w:szCs w:val="24"/>
        </w:rPr>
        <w:t>тацию в аккредитованном Центре П</w:t>
      </w:r>
      <w:r w:rsidRPr="00970580">
        <w:rPr>
          <w:sz w:val="24"/>
          <w:szCs w:val="24"/>
        </w:rPr>
        <w:t>АО «Россети»;</w:t>
      </w:r>
    </w:p>
    <w:p w14:paraId="06B3268F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продукция должна соответствовать тр</w:t>
      </w:r>
      <w:r w:rsidR="00DF75AD" w:rsidRPr="00970580">
        <w:rPr>
          <w:sz w:val="24"/>
          <w:szCs w:val="24"/>
        </w:rPr>
        <w:t>ебованиям технической политики П</w:t>
      </w:r>
      <w:r w:rsidRPr="00970580">
        <w:rPr>
          <w:sz w:val="24"/>
          <w:szCs w:val="24"/>
        </w:rPr>
        <w:t>АО «</w:t>
      </w:r>
      <w:r w:rsidR="00B44280">
        <w:rPr>
          <w:sz w:val="24"/>
          <w:szCs w:val="24"/>
        </w:rPr>
        <w:t>Россети</w:t>
      </w:r>
      <w:r w:rsidRPr="00970580">
        <w:rPr>
          <w:sz w:val="24"/>
          <w:szCs w:val="24"/>
        </w:rPr>
        <w:t>»;</w:t>
      </w:r>
    </w:p>
    <w:p w14:paraId="06B32690" w14:textId="77777777" w:rsidR="00F64720" w:rsidRPr="0097058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06B32691" w14:textId="77777777" w:rsidR="00FB7AEF" w:rsidRPr="00970580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70580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970580">
        <w:rPr>
          <w:sz w:val="24"/>
          <w:szCs w:val="24"/>
        </w:rPr>
        <w:t>.</w:t>
      </w:r>
      <w:r w:rsidR="00F66FC0" w:rsidRPr="00970580">
        <w:rPr>
          <w:sz w:val="24"/>
          <w:szCs w:val="24"/>
        </w:rPr>
        <w:t xml:space="preserve"> </w:t>
      </w:r>
    </w:p>
    <w:p w14:paraId="53BD1A3C" w14:textId="260AEC35" w:rsidR="00E52A9C" w:rsidRPr="004224E6" w:rsidRDefault="00E52A9C" w:rsidP="00E52A9C">
      <w:pPr>
        <w:pStyle w:val="ad"/>
        <w:numPr>
          <w:ilvl w:val="1"/>
          <w:numId w:val="12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 w:rsidR="004E1945"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06B32693" w14:textId="77777777" w:rsidR="008641F6" w:rsidRPr="00970580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ab/>
        <w:t xml:space="preserve">2.3. </w:t>
      </w:r>
      <w:r w:rsidR="001C72DB" w:rsidRPr="00970580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70580">
        <w:rPr>
          <w:sz w:val="24"/>
          <w:szCs w:val="24"/>
        </w:rPr>
        <w:t>установок» (ПУЭ) (7-е издание) и</w:t>
      </w:r>
      <w:r w:rsidR="001C72DB" w:rsidRPr="00970580">
        <w:rPr>
          <w:sz w:val="24"/>
          <w:szCs w:val="24"/>
        </w:rPr>
        <w:t xml:space="preserve"> требованиям</w:t>
      </w:r>
      <w:r w:rsidR="00817119" w:rsidRPr="00970580">
        <w:rPr>
          <w:sz w:val="24"/>
          <w:szCs w:val="24"/>
        </w:rPr>
        <w:t>:</w:t>
      </w:r>
      <w:r w:rsidR="001C72DB" w:rsidRPr="00970580">
        <w:rPr>
          <w:sz w:val="24"/>
          <w:szCs w:val="24"/>
        </w:rPr>
        <w:t xml:space="preserve"> </w:t>
      </w:r>
    </w:p>
    <w:p w14:paraId="06B32694" w14:textId="77777777" w:rsidR="00BA7C57" w:rsidRPr="00970580" w:rsidRDefault="00BA7C57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ТУ 3449-081-27560230-06;</w:t>
      </w:r>
    </w:p>
    <w:p w14:paraId="06B32695" w14:textId="77777777" w:rsidR="00F612AC" w:rsidRPr="00970580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70580">
        <w:rPr>
          <w:sz w:val="24"/>
          <w:szCs w:val="24"/>
        </w:rPr>
        <w:t>.</w:t>
      </w:r>
    </w:p>
    <w:p w14:paraId="06B32696" w14:textId="77777777" w:rsidR="00D70211" w:rsidRPr="00970580" w:rsidRDefault="00D70211" w:rsidP="00D702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70580">
        <w:rPr>
          <w:sz w:val="24"/>
          <w:szCs w:val="24"/>
        </w:rPr>
        <w:t>2.4. Упаковка, транспортирование, условия и сроки хранения.</w:t>
      </w:r>
    </w:p>
    <w:p w14:paraId="06B32697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</w:t>
      </w:r>
    </w:p>
    <w:p w14:paraId="06B32698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продукции.</w:t>
      </w:r>
    </w:p>
    <w:p w14:paraId="06B32699" w14:textId="77777777" w:rsidR="00D70211" w:rsidRPr="00970580" w:rsidRDefault="00D70211" w:rsidP="00D70211">
      <w:pPr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6B3269A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6B3269B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B3269C" w14:textId="77777777" w:rsidR="00D70211" w:rsidRPr="00970580" w:rsidRDefault="00D70211" w:rsidP="00D702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7058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06B3269D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6B3269E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06B3269F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6B326A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Гарантийные обязательства.</w:t>
      </w:r>
    </w:p>
    <w:p w14:paraId="06B326A1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Гарантия на поставляемую продукцию должна рас</w:t>
      </w:r>
      <w:r w:rsidR="00970580">
        <w:rPr>
          <w:sz w:val="24"/>
          <w:szCs w:val="24"/>
        </w:rPr>
        <w:t>пространяться не менее чем на 60</w:t>
      </w:r>
      <w:r w:rsidRPr="0097058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70580">
        <w:rPr>
          <w:szCs w:val="24"/>
        </w:rPr>
        <w:t>л</w:t>
      </w:r>
      <w:r w:rsidRPr="00970580">
        <w:rPr>
          <w:sz w:val="24"/>
          <w:szCs w:val="24"/>
        </w:rPr>
        <w:t>инейн</w:t>
      </w:r>
      <w:r w:rsidRPr="00970580">
        <w:rPr>
          <w:szCs w:val="24"/>
        </w:rPr>
        <w:t xml:space="preserve">ой </w:t>
      </w:r>
      <w:r w:rsidRPr="0097058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6B326A2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326A3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B326A4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6B326A5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B326A6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7058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B326A7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06B326A8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паспорт по нормативной документации, утвержденной в установленном порядке;</w:t>
      </w:r>
    </w:p>
    <w:p w14:paraId="06B326A9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6B326AA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6B326AB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06B326AC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06B326AD" w14:textId="77777777" w:rsidR="00D70211" w:rsidRPr="00970580" w:rsidRDefault="00D70211" w:rsidP="00D70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6B326AE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06B326AF" w14:textId="77777777" w:rsidR="00D70211" w:rsidRPr="00970580" w:rsidRDefault="00D70211" w:rsidP="00D70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6B326B0" w14:textId="77777777" w:rsidR="00D70211" w:rsidRPr="00970580" w:rsidRDefault="00D70211" w:rsidP="00D702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70580">
        <w:rPr>
          <w:b/>
          <w:bCs/>
          <w:sz w:val="26"/>
          <w:szCs w:val="26"/>
        </w:rPr>
        <w:t>Правила приемки продукции.</w:t>
      </w:r>
    </w:p>
    <w:p w14:paraId="06B326B1" w14:textId="77777777" w:rsidR="00D70211" w:rsidRPr="00970580" w:rsidRDefault="00D70211" w:rsidP="00D70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7058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B44280">
        <w:rPr>
          <w:szCs w:val="24"/>
        </w:rPr>
        <w:t>Россети Центр</w:t>
      </w:r>
      <w:r w:rsidRPr="00970580">
        <w:rPr>
          <w:szCs w:val="24"/>
        </w:rPr>
        <w:t>» и ответственными представителями Поставщика при получении их на склад.</w:t>
      </w:r>
    </w:p>
    <w:p w14:paraId="06B326B2" w14:textId="77777777" w:rsidR="00D70211" w:rsidRPr="00970580" w:rsidRDefault="00D70211" w:rsidP="00D70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7058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B326B3" w14:textId="77777777" w:rsidR="00D70211" w:rsidRPr="00970580" w:rsidRDefault="00D70211" w:rsidP="00D70211">
      <w:pPr>
        <w:rPr>
          <w:sz w:val="26"/>
          <w:szCs w:val="26"/>
        </w:rPr>
      </w:pPr>
    </w:p>
    <w:p w14:paraId="06B326B4" w14:textId="77777777" w:rsidR="00D70211" w:rsidRPr="00970580" w:rsidRDefault="00D70211" w:rsidP="00D70211">
      <w:pPr>
        <w:rPr>
          <w:sz w:val="26"/>
          <w:szCs w:val="26"/>
        </w:rPr>
      </w:pPr>
    </w:p>
    <w:p w14:paraId="06B326B5" w14:textId="77777777" w:rsidR="00D70211" w:rsidRPr="00970580" w:rsidRDefault="00D70211" w:rsidP="00D70211">
      <w:pPr>
        <w:ind w:firstLine="0"/>
        <w:rPr>
          <w:sz w:val="26"/>
          <w:szCs w:val="26"/>
        </w:rPr>
      </w:pPr>
      <w:r w:rsidRPr="0097058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6B326B6" w14:textId="77777777" w:rsidR="00D70211" w:rsidRPr="00970580" w:rsidRDefault="00D70211" w:rsidP="00D70211">
      <w:pPr>
        <w:ind w:firstLine="0"/>
        <w:rPr>
          <w:sz w:val="22"/>
          <w:szCs w:val="22"/>
        </w:rPr>
      </w:pPr>
      <w:r w:rsidRPr="00970580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06B326B7" w14:textId="77777777" w:rsidR="008F73A3" w:rsidRPr="00970580" w:rsidRDefault="008F73A3" w:rsidP="008F73A3">
      <w:pPr>
        <w:ind w:firstLine="0"/>
        <w:rPr>
          <w:sz w:val="22"/>
          <w:szCs w:val="22"/>
        </w:rPr>
      </w:pPr>
    </w:p>
    <w:p w14:paraId="06B326B8" w14:textId="77777777" w:rsidR="00CD0E85" w:rsidRPr="00970580" w:rsidRDefault="00CD0E85" w:rsidP="008F73A3">
      <w:pPr>
        <w:ind w:firstLine="0"/>
        <w:rPr>
          <w:sz w:val="26"/>
          <w:szCs w:val="26"/>
        </w:rPr>
      </w:pPr>
    </w:p>
    <w:p w14:paraId="06B326B9" w14:textId="77777777" w:rsidR="00CD0E85" w:rsidRPr="00970580" w:rsidRDefault="00CD0E85" w:rsidP="00CD0E85">
      <w:pPr>
        <w:rPr>
          <w:sz w:val="26"/>
          <w:szCs w:val="26"/>
        </w:rPr>
      </w:pPr>
    </w:p>
    <w:p w14:paraId="06B326BA" w14:textId="77777777" w:rsidR="00CD0E85" w:rsidRPr="00970580" w:rsidRDefault="00CD0E85" w:rsidP="00CD0E85">
      <w:pPr>
        <w:rPr>
          <w:sz w:val="26"/>
          <w:szCs w:val="26"/>
        </w:rPr>
      </w:pPr>
    </w:p>
    <w:p w14:paraId="06B326BB" w14:textId="77777777" w:rsidR="00CD0E85" w:rsidRPr="00970580" w:rsidRDefault="00CD0E85" w:rsidP="00CD0E85">
      <w:pPr>
        <w:rPr>
          <w:sz w:val="26"/>
          <w:szCs w:val="26"/>
        </w:rPr>
      </w:pPr>
    </w:p>
    <w:p w14:paraId="06B326BC" w14:textId="77777777" w:rsidR="00CD0E85" w:rsidRPr="00970580" w:rsidRDefault="00CD0E85" w:rsidP="00CD0E85">
      <w:pPr>
        <w:rPr>
          <w:sz w:val="26"/>
          <w:szCs w:val="26"/>
        </w:rPr>
      </w:pPr>
    </w:p>
    <w:p w14:paraId="06B326BD" w14:textId="77777777" w:rsidR="00CD0E85" w:rsidRPr="00970580" w:rsidRDefault="00CD0E85" w:rsidP="00CD0E85">
      <w:pPr>
        <w:rPr>
          <w:sz w:val="26"/>
          <w:szCs w:val="26"/>
        </w:rPr>
      </w:pPr>
    </w:p>
    <w:p w14:paraId="06B326BE" w14:textId="77777777" w:rsidR="008A5CA5" w:rsidRPr="00970580" w:rsidRDefault="00CD0E85" w:rsidP="00CD0E85">
      <w:pPr>
        <w:tabs>
          <w:tab w:val="left" w:pos="2760"/>
        </w:tabs>
        <w:rPr>
          <w:sz w:val="26"/>
          <w:szCs w:val="26"/>
        </w:rPr>
      </w:pPr>
      <w:r w:rsidRPr="00970580">
        <w:rPr>
          <w:sz w:val="26"/>
          <w:szCs w:val="26"/>
        </w:rPr>
        <w:tab/>
      </w:r>
    </w:p>
    <w:sectPr w:rsidR="008A5CA5" w:rsidRPr="00970580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B326C3" w14:textId="77777777" w:rsidR="0014367D" w:rsidRDefault="0014367D">
      <w:r>
        <w:separator/>
      </w:r>
    </w:p>
  </w:endnote>
  <w:endnote w:type="continuationSeparator" w:id="0">
    <w:p w14:paraId="06B326C4" w14:textId="77777777" w:rsidR="0014367D" w:rsidRDefault="0014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26C1" w14:textId="77777777" w:rsidR="0014367D" w:rsidRDefault="0014367D">
      <w:r>
        <w:separator/>
      </w:r>
    </w:p>
  </w:footnote>
  <w:footnote w:type="continuationSeparator" w:id="0">
    <w:p w14:paraId="06B326C2" w14:textId="77777777" w:rsidR="0014367D" w:rsidRDefault="00143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B326C5" w14:textId="77777777" w:rsidR="00AD7048" w:rsidRDefault="00FE258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6B326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4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67D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170B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0C3"/>
    <w:rsid w:val="002B5EB4"/>
    <w:rsid w:val="002C08A7"/>
    <w:rsid w:val="002C133A"/>
    <w:rsid w:val="002C1AA6"/>
    <w:rsid w:val="002C1D09"/>
    <w:rsid w:val="002C4B0C"/>
    <w:rsid w:val="002C5858"/>
    <w:rsid w:val="002C6308"/>
    <w:rsid w:val="002C6B26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4F4D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188"/>
    <w:rsid w:val="004A2665"/>
    <w:rsid w:val="004A353B"/>
    <w:rsid w:val="004A359B"/>
    <w:rsid w:val="004A3D52"/>
    <w:rsid w:val="004A668C"/>
    <w:rsid w:val="004A7ACD"/>
    <w:rsid w:val="004B45B7"/>
    <w:rsid w:val="004B514A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945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4F01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704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0AE8"/>
    <w:rsid w:val="005B1FEA"/>
    <w:rsid w:val="005B2069"/>
    <w:rsid w:val="005B242E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13F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01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5D4D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39"/>
    <w:rsid w:val="008274AA"/>
    <w:rsid w:val="0082755E"/>
    <w:rsid w:val="008308C3"/>
    <w:rsid w:val="00832103"/>
    <w:rsid w:val="00833C23"/>
    <w:rsid w:val="0083624E"/>
    <w:rsid w:val="008363D0"/>
    <w:rsid w:val="008363E5"/>
    <w:rsid w:val="00837DB3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57DF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646B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0580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181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273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EE4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6A0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280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57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A0D"/>
    <w:rsid w:val="00BE2C21"/>
    <w:rsid w:val="00BE3234"/>
    <w:rsid w:val="00BE3435"/>
    <w:rsid w:val="00BE5A3A"/>
    <w:rsid w:val="00BE75A8"/>
    <w:rsid w:val="00BE7AEA"/>
    <w:rsid w:val="00BF028A"/>
    <w:rsid w:val="00BF20ED"/>
    <w:rsid w:val="00BF25BE"/>
    <w:rsid w:val="00BF3190"/>
    <w:rsid w:val="00BF31D0"/>
    <w:rsid w:val="00BF3E3E"/>
    <w:rsid w:val="00BF4767"/>
    <w:rsid w:val="00BF612E"/>
    <w:rsid w:val="00BF6C1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567"/>
    <w:rsid w:val="00C77848"/>
    <w:rsid w:val="00C77DD8"/>
    <w:rsid w:val="00C80805"/>
    <w:rsid w:val="00C81641"/>
    <w:rsid w:val="00C81DA1"/>
    <w:rsid w:val="00C83BED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0E8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D4F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211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DF75AD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9C"/>
    <w:rsid w:val="00E52AF7"/>
    <w:rsid w:val="00E52C11"/>
    <w:rsid w:val="00E52E39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23BC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2E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580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B3265D"/>
  <w15:docId w15:val="{F7B0DB74-36FC-45C9-8110-D0E7742B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0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37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994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33328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256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6868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809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99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B6C89-9CE3-4AFA-BF32-380D0005D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05245B-9583-4C47-BC94-20543B638874}">
  <ds:schemaRefs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E6E5065F-1056-4C39-8053-F25F9A45F3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0BCD0-53F5-4A46-B091-89054A676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916</Words>
  <Characters>6903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Кукушкин Михаил Владимирович</cp:lastModifiedBy>
  <cp:revision>2</cp:revision>
  <cp:lastPrinted>2010-09-30T14:29:00Z</cp:lastPrinted>
  <dcterms:created xsi:type="dcterms:W3CDTF">2022-12-30T12:23:00Z</dcterms:created>
  <dcterms:modified xsi:type="dcterms:W3CDTF">2022-12-30T12:23:00Z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